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D7093" w14:textId="2193C50C" w:rsidR="00BB1211" w:rsidRDefault="00BB1211" w:rsidP="00F80B86">
      <w:pPr>
        <w:widowControl w:val="0"/>
        <w:jc w:val="right"/>
        <w:rPr>
          <w:rFonts w:asciiTheme="minorHAnsi" w:hAnsiTheme="minorHAnsi" w:cstheme="minorHAnsi"/>
          <w:bCs/>
          <w:iCs/>
          <w:sz w:val="20"/>
          <w:szCs w:val="20"/>
        </w:rPr>
      </w:pPr>
      <w:r w:rsidRPr="003D5A53">
        <w:rPr>
          <w:rFonts w:asciiTheme="minorHAnsi" w:hAnsiTheme="minorHAnsi" w:cstheme="minorHAnsi"/>
          <w:bCs/>
          <w:iCs/>
          <w:sz w:val="20"/>
          <w:szCs w:val="20"/>
        </w:rPr>
        <w:t>OBR-</w:t>
      </w:r>
      <w:r>
        <w:rPr>
          <w:rFonts w:asciiTheme="minorHAnsi" w:hAnsiTheme="minorHAnsi" w:cstheme="minorHAnsi"/>
          <w:bCs/>
          <w:iCs/>
          <w:sz w:val="20"/>
          <w:szCs w:val="20"/>
        </w:rPr>
        <w:t>10</w:t>
      </w:r>
    </w:p>
    <w:p w14:paraId="3CFB2B49" w14:textId="77777777" w:rsidR="00F80B86" w:rsidRPr="003D5A53" w:rsidRDefault="00F80B86" w:rsidP="00F80B86">
      <w:pPr>
        <w:widowControl w:val="0"/>
        <w:jc w:val="right"/>
        <w:rPr>
          <w:rFonts w:asciiTheme="minorHAnsi" w:hAnsiTheme="minorHAnsi" w:cstheme="minorHAnsi"/>
          <w:bCs/>
          <w:iCs/>
          <w:sz w:val="20"/>
          <w:szCs w:val="20"/>
        </w:rPr>
      </w:pPr>
    </w:p>
    <w:p w14:paraId="44E634AB" w14:textId="0C3E97E7" w:rsidR="00F80B86" w:rsidRPr="006756F7" w:rsidRDefault="00F80B86" w:rsidP="00F80B86">
      <w:pPr>
        <w:widowControl w:val="0"/>
        <w:jc w:val="center"/>
        <w:rPr>
          <w:rFonts w:asciiTheme="minorHAnsi" w:hAnsiTheme="minorHAnsi" w:cstheme="minorHAnsi"/>
          <w:b/>
          <w:bCs/>
          <w:iCs/>
          <w:sz w:val="20"/>
          <w:szCs w:val="20"/>
        </w:rPr>
      </w:pPr>
      <w:r w:rsidRPr="006756F7">
        <w:rPr>
          <w:rFonts w:asciiTheme="minorHAnsi" w:hAnsiTheme="minorHAnsi" w:cstheme="minorHAnsi"/>
          <w:b/>
          <w:bCs/>
          <w:iCs/>
          <w:sz w:val="20"/>
          <w:szCs w:val="20"/>
        </w:rPr>
        <w:t>IZPOLNJEVANJE TEHNIČNIH ZAHTEV</w:t>
      </w:r>
      <w:r>
        <w:rPr>
          <w:rStyle w:val="Sprotnaopomba-sklic"/>
          <w:rFonts w:asciiTheme="minorHAnsi" w:hAnsiTheme="minorHAnsi"/>
          <w:b/>
          <w:bCs/>
          <w:iCs/>
          <w:sz w:val="20"/>
          <w:szCs w:val="20"/>
        </w:rPr>
        <w:footnoteReference w:id="1"/>
      </w:r>
    </w:p>
    <w:p w14:paraId="43D7C3DD" w14:textId="77777777" w:rsidR="00F80B86" w:rsidRPr="003D5A53" w:rsidRDefault="00F80B86" w:rsidP="00BB1211">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5897"/>
      </w:tblGrid>
      <w:tr w:rsidR="00F80B86" w:rsidRPr="007372F2" w14:paraId="39C1A4A4" w14:textId="77777777" w:rsidTr="00F80B86">
        <w:trPr>
          <w:trHeight w:val="567"/>
        </w:trPr>
        <w:tc>
          <w:tcPr>
            <w:tcW w:w="1694" w:type="pct"/>
            <w:shd w:val="clear" w:color="auto" w:fill="auto"/>
            <w:vAlign w:val="center"/>
          </w:tcPr>
          <w:p w14:paraId="130B8658" w14:textId="77777777" w:rsidR="00F80B86" w:rsidRPr="007372F2" w:rsidRDefault="00F80B86" w:rsidP="00563C85">
            <w:pPr>
              <w:tabs>
                <w:tab w:val="left" w:pos="851"/>
              </w:tabs>
              <w:ind w:right="-2"/>
              <w:jc w:val="left"/>
              <w:rPr>
                <w:rFonts w:asciiTheme="minorHAnsi" w:hAnsiTheme="minorHAnsi" w:cstheme="minorHAnsi"/>
                <w:b/>
                <w:bCs/>
                <w:noProof w:val="0"/>
                <w:sz w:val="20"/>
                <w:szCs w:val="20"/>
              </w:rPr>
            </w:pPr>
            <w:r>
              <w:rPr>
                <w:rFonts w:asciiTheme="minorHAnsi" w:hAnsiTheme="minorHAnsi" w:cstheme="minorHAnsi"/>
                <w:b/>
                <w:noProof w:val="0"/>
                <w:sz w:val="20"/>
                <w:szCs w:val="20"/>
              </w:rPr>
              <w:t>Ponudnik</w:t>
            </w:r>
          </w:p>
        </w:tc>
        <w:bookmarkStart w:id="0" w:name="_GoBack"/>
        <w:permStart w:id="839386763" w:edGrp="everyone"/>
        <w:tc>
          <w:tcPr>
            <w:tcW w:w="3306" w:type="pct"/>
            <w:shd w:val="clear" w:color="auto" w:fill="auto"/>
            <w:vAlign w:val="center"/>
          </w:tcPr>
          <w:p w14:paraId="3C2D87DB" w14:textId="77777777" w:rsidR="00F80B86" w:rsidRPr="007372F2" w:rsidRDefault="00F80B86" w:rsidP="00563C85">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bookmarkEnd w:id="0"/>
            <w:permEnd w:id="839386763"/>
          </w:p>
        </w:tc>
      </w:tr>
    </w:tbl>
    <w:p w14:paraId="2E51CA1E" w14:textId="2B3C4D6E" w:rsidR="00BB1211" w:rsidRDefault="00BB1211" w:rsidP="00BB1211">
      <w:pPr>
        <w:widowControl w:val="0"/>
        <w:jc w:val="center"/>
        <w:rPr>
          <w:rFonts w:asciiTheme="minorHAnsi" w:hAnsiTheme="minorHAnsi" w:cstheme="minorHAnsi"/>
          <w:bCs/>
          <w:iCs/>
          <w:sz w:val="20"/>
          <w:szCs w:val="20"/>
        </w:rPr>
      </w:pPr>
    </w:p>
    <w:p w14:paraId="43734343" w14:textId="3BF43E67" w:rsidR="00380467" w:rsidRDefault="00380467" w:rsidP="00BB1211">
      <w:pPr>
        <w:widowControl w:val="0"/>
        <w:jc w:val="center"/>
        <w:rPr>
          <w:rFonts w:asciiTheme="minorHAnsi" w:hAnsiTheme="minorHAnsi" w:cstheme="minorHAnsi"/>
          <w:bCs/>
          <w:iCs/>
          <w:sz w:val="20"/>
          <w:szCs w:val="20"/>
        </w:rPr>
      </w:pPr>
    </w:p>
    <w:p w14:paraId="240AC046" w14:textId="77777777" w:rsidR="00380467" w:rsidRDefault="00380467" w:rsidP="00BB1211">
      <w:pPr>
        <w:widowControl w:val="0"/>
        <w:jc w:val="center"/>
        <w:rPr>
          <w:rFonts w:asciiTheme="minorHAnsi" w:hAnsiTheme="minorHAnsi" w:cstheme="minorHAnsi"/>
          <w:bCs/>
          <w:iCs/>
          <w:sz w:val="20"/>
          <w:szCs w:val="20"/>
        </w:rPr>
      </w:pPr>
    </w:p>
    <w:tbl>
      <w:tblPr>
        <w:tblStyle w:val="Tabelamrea"/>
        <w:tblW w:w="5000" w:type="pct"/>
        <w:tblLook w:val="04A0" w:firstRow="1" w:lastRow="0" w:firstColumn="1" w:lastColumn="0" w:noHBand="0" w:noVBand="1"/>
      </w:tblPr>
      <w:tblGrid>
        <w:gridCol w:w="541"/>
        <w:gridCol w:w="4024"/>
        <w:gridCol w:w="558"/>
        <w:gridCol w:w="560"/>
        <w:gridCol w:w="3236"/>
      </w:tblGrid>
      <w:tr w:rsidR="006E3574" w:rsidRPr="00C83F50" w14:paraId="70443504" w14:textId="77777777" w:rsidTr="006E3574">
        <w:tc>
          <w:tcPr>
            <w:tcW w:w="3186" w:type="pct"/>
            <w:gridSpan w:val="4"/>
            <w:shd w:val="clear" w:color="auto" w:fill="F2F2F2" w:themeFill="background1" w:themeFillShade="F2"/>
          </w:tcPr>
          <w:p w14:paraId="4BC30D12" w14:textId="4BD3F7C8" w:rsidR="006E3574" w:rsidRPr="00C83F50" w:rsidRDefault="006E3574" w:rsidP="00BB1211">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t>Tehnična zahteva</w:t>
            </w:r>
          </w:p>
        </w:tc>
        <w:tc>
          <w:tcPr>
            <w:tcW w:w="1814" w:type="pct"/>
            <w:shd w:val="clear" w:color="auto" w:fill="F2F2F2" w:themeFill="background1" w:themeFillShade="F2"/>
          </w:tcPr>
          <w:p w14:paraId="14D952A5" w14:textId="40EAFF92" w:rsidR="006E3574" w:rsidRPr="00C83F50" w:rsidRDefault="006E3574" w:rsidP="00BB1211">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t>Opombe</w:t>
            </w:r>
            <w:r w:rsidR="002F702C">
              <w:rPr>
                <w:rStyle w:val="Sprotnaopomba-sklic"/>
                <w:rFonts w:asciiTheme="minorHAnsi" w:hAnsiTheme="minorHAnsi"/>
                <w:b/>
                <w:bCs/>
                <w:iCs/>
                <w:sz w:val="20"/>
                <w:szCs w:val="20"/>
              </w:rPr>
              <w:footnoteReference w:id="2"/>
            </w:r>
          </w:p>
        </w:tc>
      </w:tr>
      <w:tr w:rsidR="006E3574" w:rsidRPr="00C83F50" w14:paraId="2550DF6C" w14:textId="77777777" w:rsidTr="00380467">
        <w:tc>
          <w:tcPr>
            <w:tcW w:w="303" w:type="pct"/>
            <w:vAlign w:val="center"/>
          </w:tcPr>
          <w:p w14:paraId="03B2D9AF"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E129242"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Izvedba projekta bo potekala skladno s planom in zahtevami, zapisanimi v drugem poglavju tehničnih specifikacij »Izvedba projekta«</w:t>
            </w:r>
            <w:r w:rsidR="007C3399">
              <w:rPr>
                <w:rFonts w:asciiTheme="minorHAnsi" w:hAnsiTheme="minorHAnsi" w:cstheme="minorHAnsi"/>
                <w:bCs/>
                <w:iCs/>
                <w:sz w:val="20"/>
                <w:szCs w:val="20"/>
              </w:rPr>
              <w:t>.</w:t>
            </w:r>
          </w:p>
          <w:p w14:paraId="7F55D288" w14:textId="3A0FCD80"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A7AA1F2" w14:textId="39BDA40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40751930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bookmarkStart w:id="1" w:name="Potrditev1"/>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bookmarkEnd w:id="1"/>
            <w:permEnd w:id="1407519305"/>
          </w:p>
        </w:tc>
        <w:tc>
          <w:tcPr>
            <w:tcW w:w="314" w:type="pct"/>
            <w:vAlign w:val="center"/>
          </w:tcPr>
          <w:p w14:paraId="6DA3822D" w14:textId="05DCE41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21983160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219831601"/>
          </w:p>
        </w:tc>
        <w:permStart w:id="650339291" w:edGrp="everyone"/>
        <w:tc>
          <w:tcPr>
            <w:tcW w:w="1814" w:type="pct"/>
            <w:vAlign w:val="center"/>
          </w:tcPr>
          <w:p w14:paraId="34C5DA34" w14:textId="30E1BA5C"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650339291"/>
          </w:p>
        </w:tc>
      </w:tr>
      <w:tr w:rsidR="006E3574" w:rsidRPr="00C83F50" w14:paraId="57C0E24B" w14:textId="77777777" w:rsidTr="00380467">
        <w:tc>
          <w:tcPr>
            <w:tcW w:w="303" w:type="pct"/>
            <w:vAlign w:val="center"/>
          </w:tcPr>
          <w:p w14:paraId="2A98069B"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3B39126"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tretjem poglavju tehničnih specifikacij »Zahteve informacijskega sistema«</w:t>
            </w:r>
            <w:r w:rsidR="007C3399">
              <w:rPr>
                <w:rFonts w:asciiTheme="minorHAnsi" w:hAnsiTheme="minorHAnsi" w:cstheme="minorHAnsi"/>
                <w:bCs/>
                <w:iCs/>
                <w:sz w:val="20"/>
                <w:szCs w:val="20"/>
              </w:rPr>
              <w:t>.</w:t>
            </w:r>
          </w:p>
          <w:p w14:paraId="25423004" w14:textId="774BE9B1"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7738DCC5" w14:textId="1C7EF410"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7283495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72834955"/>
          </w:p>
        </w:tc>
        <w:tc>
          <w:tcPr>
            <w:tcW w:w="314" w:type="pct"/>
            <w:vAlign w:val="center"/>
          </w:tcPr>
          <w:p w14:paraId="5B7A712B" w14:textId="5918342D"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535560996"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535560996"/>
          </w:p>
        </w:tc>
        <w:permStart w:id="20600093" w:edGrp="everyone"/>
        <w:tc>
          <w:tcPr>
            <w:tcW w:w="1814" w:type="pct"/>
            <w:vAlign w:val="center"/>
          </w:tcPr>
          <w:p w14:paraId="0354655A" w14:textId="44FD2F44"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20600093"/>
          </w:p>
        </w:tc>
      </w:tr>
      <w:tr w:rsidR="006E3574" w:rsidRPr="00C83F50" w14:paraId="061F21ED" w14:textId="77777777" w:rsidTr="00380467">
        <w:tc>
          <w:tcPr>
            <w:tcW w:w="303" w:type="pct"/>
            <w:vAlign w:val="center"/>
          </w:tcPr>
          <w:p w14:paraId="1DB644B9"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63A1D73B"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četrtem poglavju tehničnih specifikacij »Modul Vprašalniki operaterjev«</w:t>
            </w:r>
            <w:r w:rsidR="007C3399">
              <w:rPr>
                <w:rFonts w:asciiTheme="minorHAnsi" w:hAnsiTheme="minorHAnsi" w:cstheme="minorHAnsi"/>
                <w:bCs/>
                <w:iCs/>
                <w:sz w:val="20"/>
                <w:szCs w:val="20"/>
              </w:rPr>
              <w:t>.</w:t>
            </w:r>
          </w:p>
          <w:p w14:paraId="74771FC8" w14:textId="2D780C7B"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90B2CCD" w14:textId="11E1994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840407464"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840407464"/>
          </w:p>
        </w:tc>
        <w:tc>
          <w:tcPr>
            <w:tcW w:w="314" w:type="pct"/>
            <w:vAlign w:val="center"/>
          </w:tcPr>
          <w:p w14:paraId="5CC272BD" w14:textId="18AC5EA1"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913027124"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913027124"/>
          </w:p>
        </w:tc>
        <w:permStart w:id="770664889" w:edGrp="everyone"/>
        <w:tc>
          <w:tcPr>
            <w:tcW w:w="1814" w:type="pct"/>
            <w:vAlign w:val="center"/>
          </w:tcPr>
          <w:p w14:paraId="2AB89454" w14:textId="727F0377"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770664889"/>
          </w:p>
        </w:tc>
      </w:tr>
      <w:tr w:rsidR="006E3574" w:rsidRPr="00C83F50" w14:paraId="140BBF57" w14:textId="77777777" w:rsidTr="00380467">
        <w:tc>
          <w:tcPr>
            <w:tcW w:w="303" w:type="pct"/>
            <w:vAlign w:val="center"/>
          </w:tcPr>
          <w:p w14:paraId="7365388B"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FA8FE67"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petem poglavju tehničnih specifikacij »Modul Poročila operaterjev«</w:t>
            </w:r>
            <w:r w:rsidR="007C3399">
              <w:rPr>
                <w:rFonts w:asciiTheme="minorHAnsi" w:hAnsiTheme="minorHAnsi" w:cstheme="minorHAnsi"/>
                <w:bCs/>
                <w:iCs/>
                <w:sz w:val="20"/>
                <w:szCs w:val="20"/>
              </w:rPr>
              <w:t>.</w:t>
            </w:r>
          </w:p>
          <w:p w14:paraId="0D371639" w14:textId="38F835D4"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155C4793" w14:textId="6A244F82"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1898813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18988135"/>
          </w:p>
        </w:tc>
        <w:tc>
          <w:tcPr>
            <w:tcW w:w="314" w:type="pct"/>
            <w:vAlign w:val="center"/>
          </w:tcPr>
          <w:p w14:paraId="10329517" w14:textId="217BB2CE"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575021902"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575021902"/>
          </w:p>
        </w:tc>
        <w:permStart w:id="2029407516" w:edGrp="everyone"/>
        <w:tc>
          <w:tcPr>
            <w:tcW w:w="1814" w:type="pct"/>
            <w:vAlign w:val="center"/>
          </w:tcPr>
          <w:p w14:paraId="7F8E6027" w14:textId="46193E9F"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2029407516"/>
          </w:p>
        </w:tc>
      </w:tr>
      <w:tr w:rsidR="006E3574" w:rsidRPr="00C83F50" w14:paraId="5AAA07E3" w14:textId="77777777" w:rsidTr="00380467">
        <w:trPr>
          <w:trHeight w:val="1410"/>
        </w:trPr>
        <w:tc>
          <w:tcPr>
            <w:tcW w:w="303" w:type="pct"/>
            <w:vAlign w:val="center"/>
          </w:tcPr>
          <w:p w14:paraId="21B83A29"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339BEA4C" w14:textId="28B0E6D9" w:rsidR="00380467"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šestem poglavju tehničnih specifikacij »Modul Vprašalniki izvajalcev poštnih storitev in izvajalcev paketne dostave«</w:t>
            </w:r>
            <w:r w:rsidR="007C3399">
              <w:rPr>
                <w:rFonts w:asciiTheme="minorHAnsi" w:hAnsiTheme="minorHAnsi" w:cstheme="minorHAnsi"/>
                <w:bCs/>
                <w:iCs/>
                <w:sz w:val="20"/>
                <w:szCs w:val="20"/>
              </w:rPr>
              <w:t>.</w:t>
            </w:r>
          </w:p>
        </w:tc>
        <w:tc>
          <w:tcPr>
            <w:tcW w:w="313" w:type="pct"/>
            <w:vAlign w:val="center"/>
          </w:tcPr>
          <w:p w14:paraId="7F78304F" w14:textId="3E33B435"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68355212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683552121"/>
          </w:p>
        </w:tc>
        <w:tc>
          <w:tcPr>
            <w:tcW w:w="314" w:type="pct"/>
            <w:vAlign w:val="center"/>
          </w:tcPr>
          <w:p w14:paraId="40E24A93" w14:textId="5A0FD152"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957816097"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957816097"/>
          </w:p>
        </w:tc>
        <w:permStart w:id="1968972634" w:edGrp="everyone"/>
        <w:tc>
          <w:tcPr>
            <w:tcW w:w="1814" w:type="pct"/>
            <w:vAlign w:val="center"/>
          </w:tcPr>
          <w:p w14:paraId="4453B741" w14:textId="212A76AD"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968972634"/>
          </w:p>
        </w:tc>
      </w:tr>
      <w:tr w:rsidR="006E3574" w:rsidRPr="00C83F50" w14:paraId="71433FCB" w14:textId="77777777" w:rsidTr="00380467">
        <w:tc>
          <w:tcPr>
            <w:tcW w:w="303" w:type="pct"/>
            <w:vAlign w:val="center"/>
          </w:tcPr>
          <w:p w14:paraId="47FD700C"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121CDF3"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Informacijski sistem bo po zaključeni implementaciji izpolnjeval vse zahteve, navedene v sedmem poglavju tehničnih specifikacij »Modul Dodatni vprašalniki«</w:t>
            </w:r>
            <w:r w:rsidR="007C3399">
              <w:rPr>
                <w:rFonts w:asciiTheme="minorHAnsi" w:hAnsiTheme="minorHAnsi" w:cstheme="minorHAnsi"/>
                <w:bCs/>
                <w:iCs/>
                <w:sz w:val="20"/>
                <w:szCs w:val="20"/>
              </w:rPr>
              <w:t>.</w:t>
            </w:r>
          </w:p>
          <w:p w14:paraId="60C05B5E" w14:textId="02FA231D"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4E7E0B46" w14:textId="7BE5CC13"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324555243"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324555243"/>
          </w:p>
        </w:tc>
        <w:tc>
          <w:tcPr>
            <w:tcW w:w="314" w:type="pct"/>
            <w:vAlign w:val="center"/>
          </w:tcPr>
          <w:p w14:paraId="54836C5F" w14:textId="64A6119A"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053587455"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053587455"/>
          </w:p>
        </w:tc>
        <w:permStart w:id="985730133" w:edGrp="everyone"/>
        <w:tc>
          <w:tcPr>
            <w:tcW w:w="1814" w:type="pct"/>
            <w:vAlign w:val="center"/>
          </w:tcPr>
          <w:p w14:paraId="50E16096" w14:textId="428CEFE5"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985730133"/>
          </w:p>
        </w:tc>
      </w:tr>
      <w:tr w:rsidR="006E3574" w:rsidRPr="00C83F50" w14:paraId="34A5B754" w14:textId="77777777" w:rsidTr="00380467">
        <w:tc>
          <w:tcPr>
            <w:tcW w:w="303" w:type="pct"/>
            <w:vAlign w:val="center"/>
          </w:tcPr>
          <w:p w14:paraId="3BF33EC4"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D2A169C" w14:textId="77777777" w:rsidR="006E3574"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Cs/>
                <w:iCs/>
                <w:sz w:val="20"/>
                <w:szCs w:val="20"/>
              </w:rPr>
              <w:t>Dokumentacija bo izdelana skladno z zahtevami osmega poglavja tehničnih specifikacij »Dokumentacija«</w:t>
            </w:r>
            <w:r w:rsidR="007C3399">
              <w:rPr>
                <w:rFonts w:asciiTheme="minorHAnsi" w:hAnsiTheme="minorHAnsi" w:cstheme="minorHAnsi"/>
                <w:bCs/>
                <w:iCs/>
                <w:sz w:val="20"/>
                <w:szCs w:val="20"/>
              </w:rPr>
              <w:t>.</w:t>
            </w:r>
          </w:p>
          <w:p w14:paraId="7DBBADF4" w14:textId="57E09111" w:rsidR="00380467" w:rsidRPr="00C83F50" w:rsidRDefault="00380467" w:rsidP="006E3574">
            <w:pPr>
              <w:widowControl w:val="0"/>
              <w:rPr>
                <w:rFonts w:asciiTheme="minorHAnsi" w:hAnsiTheme="minorHAnsi" w:cstheme="minorHAnsi"/>
                <w:bCs/>
                <w:iCs/>
                <w:sz w:val="20"/>
                <w:szCs w:val="20"/>
              </w:rPr>
            </w:pPr>
          </w:p>
        </w:tc>
        <w:tc>
          <w:tcPr>
            <w:tcW w:w="313" w:type="pct"/>
            <w:vAlign w:val="center"/>
          </w:tcPr>
          <w:p w14:paraId="240D7828" w14:textId="0842D748"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212038630"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12038630"/>
          </w:p>
        </w:tc>
        <w:tc>
          <w:tcPr>
            <w:tcW w:w="314" w:type="pct"/>
            <w:vAlign w:val="center"/>
          </w:tcPr>
          <w:p w14:paraId="33C75C97" w14:textId="471A6F14"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113312549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133125491"/>
          </w:p>
        </w:tc>
        <w:permStart w:id="1514559349" w:edGrp="everyone"/>
        <w:tc>
          <w:tcPr>
            <w:tcW w:w="1814" w:type="pct"/>
            <w:vAlign w:val="center"/>
          </w:tcPr>
          <w:p w14:paraId="0237E054" w14:textId="024250CE" w:rsidR="006E3574" w:rsidRPr="00C83F50" w:rsidRDefault="006E3574" w:rsidP="006E3574">
            <w:pPr>
              <w:widowControl w:val="0"/>
              <w:rPr>
                <w:rFonts w:asciiTheme="minorHAnsi" w:hAnsiTheme="minorHAnsi" w:cstheme="minorHAnsi"/>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514559349"/>
          </w:p>
        </w:tc>
      </w:tr>
      <w:tr w:rsidR="006E3574" w:rsidRPr="00C83F50" w14:paraId="6875775C" w14:textId="77777777" w:rsidTr="00380467">
        <w:tc>
          <w:tcPr>
            <w:tcW w:w="303" w:type="pct"/>
            <w:vAlign w:val="center"/>
          </w:tcPr>
          <w:p w14:paraId="48CC1200" w14:textId="77777777" w:rsidR="006E3574" w:rsidRPr="00C83F50"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A052398" w14:textId="77777777" w:rsidR="006E3574" w:rsidRDefault="0036231F" w:rsidP="00720AB8">
            <w:pPr>
              <w:widowControl w:val="0"/>
              <w:rPr>
                <w:rFonts w:asciiTheme="minorHAnsi" w:hAnsiTheme="minorHAnsi" w:cstheme="minorHAnsi"/>
                <w:bCs/>
                <w:iCs/>
                <w:sz w:val="20"/>
                <w:szCs w:val="20"/>
              </w:rPr>
            </w:pPr>
            <w:r>
              <w:rPr>
                <w:rFonts w:asciiTheme="minorHAnsi" w:hAnsiTheme="minorHAnsi" w:cstheme="minorHAnsi"/>
                <w:bCs/>
                <w:iCs/>
                <w:sz w:val="20"/>
                <w:szCs w:val="20"/>
              </w:rPr>
              <w:t>Vzdrževanje in pomoč uporabnikom</w:t>
            </w:r>
            <w:r w:rsidR="00720AB8">
              <w:rPr>
                <w:rFonts w:asciiTheme="minorHAnsi" w:hAnsiTheme="minorHAnsi" w:cstheme="minorHAnsi"/>
                <w:bCs/>
                <w:iCs/>
                <w:sz w:val="20"/>
                <w:szCs w:val="20"/>
              </w:rPr>
              <w:t xml:space="preserve"> ter</w:t>
            </w:r>
            <w:r>
              <w:rPr>
                <w:rFonts w:asciiTheme="minorHAnsi" w:hAnsiTheme="minorHAnsi" w:cstheme="minorHAnsi"/>
                <w:bCs/>
                <w:iCs/>
                <w:sz w:val="20"/>
                <w:szCs w:val="20"/>
              </w:rPr>
              <w:t xml:space="preserve"> nadgradnje </w:t>
            </w:r>
            <w:r w:rsidR="006E3574" w:rsidRPr="00C83F50">
              <w:rPr>
                <w:rFonts w:asciiTheme="minorHAnsi" w:hAnsiTheme="minorHAnsi" w:cstheme="minorHAnsi"/>
                <w:bCs/>
                <w:iCs/>
                <w:sz w:val="20"/>
                <w:szCs w:val="20"/>
              </w:rPr>
              <w:t>bo</w:t>
            </w:r>
            <w:r>
              <w:rPr>
                <w:rFonts w:asciiTheme="minorHAnsi" w:hAnsiTheme="minorHAnsi" w:cstheme="minorHAnsi"/>
                <w:bCs/>
                <w:iCs/>
                <w:sz w:val="20"/>
                <w:szCs w:val="20"/>
              </w:rPr>
              <w:t>do</w:t>
            </w:r>
            <w:r w:rsidR="006E3574" w:rsidRPr="00C83F50">
              <w:rPr>
                <w:rFonts w:asciiTheme="minorHAnsi" w:hAnsiTheme="minorHAnsi" w:cstheme="minorHAnsi"/>
                <w:bCs/>
                <w:iCs/>
                <w:sz w:val="20"/>
                <w:szCs w:val="20"/>
              </w:rPr>
              <w:t xml:space="preserve"> potekali skladno z zahtevami </w:t>
            </w:r>
            <w:r>
              <w:rPr>
                <w:rFonts w:asciiTheme="minorHAnsi" w:hAnsiTheme="minorHAnsi" w:cstheme="minorHAnsi"/>
                <w:bCs/>
                <w:iCs/>
                <w:sz w:val="20"/>
                <w:szCs w:val="20"/>
              </w:rPr>
              <w:t>devetega poglavja tehničnih specifikacij »Podpora«</w:t>
            </w:r>
            <w:r w:rsidR="007C3399">
              <w:rPr>
                <w:rFonts w:asciiTheme="minorHAnsi" w:hAnsiTheme="minorHAnsi" w:cstheme="minorHAnsi"/>
                <w:bCs/>
                <w:iCs/>
                <w:sz w:val="20"/>
                <w:szCs w:val="20"/>
              </w:rPr>
              <w:t>.</w:t>
            </w:r>
          </w:p>
          <w:p w14:paraId="57DB6EA1" w14:textId="68C99FD2" w:rsidR="00380467" w:rsidRPr="00C83F50" w:rsidRDefault="00380467" w:rsidP="00720AB8">
            <w:pPr>
              <w:widowControl w:val="0"/>
              <w:rPr>
                <w:rFonts w:asciiTheme="minorHAnsi" w:hAnsiTheme="minorHAnsi" w:cstheme="minorHAnsi"/>
                <w:bCs/>
                <w:iCs/>
                <w:sz w:val="20"/>
                <w:szCs w:val="20"/>
              </w:rPr>
            </w:pPr>
          </w:p>
        </w:tc>
        <w:tc>
          <w:tcPr>
            <w:tcW w:w="313" w:type="pct"/>
            <w:vAlign w:val="center"/>
          </w:tcPr>
          <w:p w14:paraId="182FEE28" w14:textId="486E8449"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154112472"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154112472"/>
          </w:p>
        </w:tc>
        <w:tc>
          <w:tcPr>
            <w:tcW w:w="314" w:type="pct"/>
            <w:vAlign w:val="center"/>
          </w:tcPr>
          <w:p w14:paraId="01D03BF1" w14:textId="192BC631" w:rsidR="006E3574" w:rsidRPr="00C83F50" w:rsidRDefault="006E3574" w:rsidP="006E3574">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2077633141"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2077633141"/>
          </w:p>
        </w:tc>
        <w:permStart w:id="170226475" w:edGrp="everyone"/>
        <w:tc>
          <w:tcPr>
            <w:tcW w:w="1814" w:type="pct"/>
            <w:vAlign w:val="center"/>
          </w:tcPr>
          <w:p w14:paraId="2C984400" w14:textId="4CDE8971" w:rsidR="006E3574" w:rsidRPr="00C83F50" w:rsidRDefault="006E3574" w:rsidP="006E3574">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70226475"/>
          </w:p>
        </w:tc>
      </w:tr>
      <w:tr w:rsidR="00720AB8" w:rsidRPr="00C83F50" w14:paraId="22D93693" w14:textId="77777777" w:rsidTr="00380467">
        <w:trPr>
          <w:trHeight w:val="567"/>
        </w:trPr>
        <w:tc>
          <w:tcPr>
            <w:tcW w:w="303" w:type="pct"/>
            <w:vAlign w:val="center"/>
          </w:tcPr>
          <w:p w14:paraId="0DCDDE4A" w14:textId="77777777" w:rsidR="00720AB8" w:rsidRPr="00C83F50" w:rsidRDefault="00720AB8" w:rsidP="00720AB8">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18297F3" w14:textId="77777777" w:rsidR="00720AB8" w:rsidRDefault="00720AB8" w:rsidP="00720AB8">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Garancija </w:t>
            </w:r>
            <w:r w:rsidRPr="00C83F50">
              <w:rPr>
                <w:rFonts w:asciiTheme="minorHAnsi" w:hAnsiTheme="minorHAnsi" w:cstheme="minorHAnsi"/>
                <w:bCs/>
                <w:iCs/>
                <w:sz w:val="20"/>
                <w:szCs w:val="20"/>
              </w:rPr>
              <w:t xml:space="preserve">bo </w:t>
            </w:r>
            <w:r>
              <w:rPr>
                <w:rFonts w:asciiTheme="minorHAnsi" w:hAnsiTheme="minorHAnsi" w:cstheme="minorHAnsi"/>
                <w:bCs/>
                <w:iCs/>
                <w:sz w:val="20"/>
                <w:szCs w:val="20"/>
              </w:rPr>
              <w:t>skladna</w:t>
            </w:r>
            <w:r w:rsidRPr="00C83F50">
              <w:rPr>
                <w:rFonts w:asciiTheme="minorHAnsi" w:hAnsiTheme="minorHAnsi" w:cstheme="minorHAnsi"/>
                <w:bCs/>
                <w:iCs/>
                <w:sz w:val="20"/>
                <w:szCs w:val="20"/>
              </w:rPr>
              <w:t xml:space="preserve"> z zahtevami </w:t>
            </w:r>
            <w:r>
              <w:rPr>
                <w:rFonts w:asciiTheme="minorHAnsi" w:hAnsiTheme="minorHAnsi" w:cstheme="minorHAnsi"/>
                <w:bCs/>
                <w:iCs/>
                <w:sz w:val="20"/>
                <w:szCs w:val="20"/>
              </w:rPr>
              <w:t>desetega poglavja tehničnih specifikacij »Garancija«.</w:t>
            </w:r>
          </w:p>
          <w:p w14:paraId="2DD562F3" w14:textId="77FD751B" w:rsidR="00380467" w:rsidRDefault="00380467" w:rsidP="00720AB8">
            <w:pPr>
              <w:widowControl w:val="0"/>
              <w:rPr>
                <w:rFonts w:asciiTheme="minorHAnsi" w:hAnsiTheme="minorHAnsi" w:cstheme="minorHAnsi"/>
                <w:bCs/>
                <w:iCs/>
                <w:sz w:val="20"/>
                <w:szCs w:val="20"/>
              </w:rPr>
            </w:pPr>
          </w:p>
        </w:tc>
        <w:tc>
          <w:tcPr>
            <w:tcW w:w="313" w:type="pct"/>
            <w:vAlign w:val="center"/>
          </w:tcPr>
          <w:p w14:paraId="6E41C23E" w14:textId="4A9FC149" w:rsidR="00720AB8" w:rsidRPr="00C83F50" w:rsidRDefault="00720AB8" w:rsidP="00720AB8">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DA </w:t>
            </w:r>
            <w:permStart w:id="1406028393"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1406028393"/>
          </w:p>
        </w:tc>
        <w:tc>
          <w:tcPr>
            <w:tcW w:w="314" w:type="pct"/>
            <w:vAlign w:val="center"/>
          </w:tcPr>
          <w:p w14:paraId="6BC5A6AD" w14:textId="7AB2FD33" w:rsidR="00720AB8" w:rsidRPr="00C83F50" w:rsidRDefault="00720AB8" w:rsidP="00720AB8">
            <w:pPr>
              <w:widowControl w:val="0"/>
              <w:jc w:val="left"/>
              <w:rPr>
                <w:rFonts w:asciiTheme="minorHAnsi" w:hAnsiTheme="minorHAnsi" w:cstheme="minorHAnsi"/>
                <w:bCs/>
                <w:iCs/>
                <w:sz w:val="20"/>
                <w:szCs w:val="20"/>
              </w:rPr>
            </w:pPr>
            <w:r w:rsidRPr="00C83F50">
              <w:rPr>
                <w:rFonts w:asciiTheme="minorHAnsi" w:hAnsiTheme="minorHAnsi" w:cstheme="minorHAnsi"/>
                <w:bCs/>
                <w:iCs/>
                <w:sz w:val="20"/>
                <w:szCs w:val="20"/>
              </w:rPr>
              <w:t xml:space="preserve">NE </w:t>
            </w:r>
            <w:permStart w:id="42560966" w:edGrp="everyone"/>
            <w:r w:rsidRPr="00C83F50">
              <w:rPr>
                <w:rFonts w:asciiTheme="minorHAnsi" w:hAnsiTheme="minorHAnsi" w:cstheme="minorHAnsi"/>
                <w:bCs/>
                <w:iCs/>
                <w:sz w:val="20"/>
                <w:szCs w:val="20"/>
              </w:rPr>
              <w:fldChar w:fldCharType="begin">
                <w:ffData>
                  <w:name w:val="Potrditev1"/>
                  <w:enabled/>
                  <w:calcOnExit w:val="0"/>
                  <w:checkBox>
                    <w:sizeAuto/>
                    <w:default w:val="0"/>
                  </w:checkBox>
                </w:ffData>
              </w:fldChar>
            </w:r>
            <w:r w:rsidRPr="00C83F50">
              <w:rPr>
                <w:rFonts w:asciiTheme="minorHAnsi" w:hAnsiTheme="minorHAnsi" w:cstheme="minorHAnsi"/>
                <w:bCs/>
                <w:iCs/>
                <w:sz w:val="20"/>
                <w:szCs w:val="20"/>
              </w:rPr>
              <w:instrText xml:space="preserve"> FORMCHECKBOX </w:instrText>
            </w:r>
            <w:r w:rsidR="00CB603C">
              <w:rPr>
                <w:rFonts w:asciiTheme="minorHAnsi" w:hAnsiTheme="minorHAnsi" w:cstheme="minorHAnsi"/>
                <w:bCs/>
                <w:iCs/>
                <w:sz w:val="20"/>
                <w:szCs w:val="20"/>
              </w:rPr>
            </w:r>
            <w:r w:rsidR="00CB603C">
              <w:rPr>
                <w:rFonts w:asciiTheme="minorHAnsi" w:hAnsiTheme="minorHAnsi" w:cstheme="minorHAnsi"/>
                <w:bCs/>
                <w:iCs/>
                <w:sz w:val="20"/>
                <w:szCs w:val="20"/>
              </w:rPr>
              <w:fldChar w:fldCharType="separate"/>
            </w:r>
            <w:r w:rsidRPr="00C83F50">
              <w:rPr>
                <w:rFonts w:asciiTheme="minorHAnsi" w:hAnsiTheme="minorHAnsi" w:cstheme="minorHAnsi"/>
                <w:bCs/>
                <w:iCs/>
                <w:sz w:val="20"/>
                <w:szCs w:val="20"/>
              </w:rPr>
              <w:fldChar w:fldCharType="end"/>
            </w:r>
            <w:permEnd w:id="42560966"/>
          </w:p>
        </w:tc>
        <w:permStart w:id="1040465831" w:edGrp="everyone"/>
        <w:tc>
          <w:tcPr>
            <w:tcW w:w="1814" w:type="pct"/>
            <w:vAlign w:val="center"/>
          </w:tcPr>
          <w:p w14:paraId="18983941" w14:textId="5C667047" w:rsidR="00720AB8" w:rsidRPr="00C83F50" w:rsidRDefault="00720AB8" w:rsidP="00720AB8">
            <w:pPr>
              <w:widowControl w:val="0"/>
              <w:rPr>
                <w:rFonts w:asciiTheme="minorHAnsi" w:hAnsiTheme="minorHAnsi" w:cstheme="minorHAnsi"/>
                <w:b/>
                <w:bCs/>
                <w:iCs/>
                <w:sz w:val="20"/>
                <w:szCs w:val="20"/>
              </w:rPr>
            </w:pPr>
            <w:r w:rsidRPr="00C83F50">
              <w:rPr>
                <w:rFonts w:asciiTheme="minorHAnsi" w:hAnsiTheme="minorHAnsi" w:cstheme="minorHAnsi"/>
                <w:b/>
                <w:bCs/>
                <w:iCs/>
                <w:sz w:val="20"/>
                <w:szCs w:val="20"/>
              </w:rPr>
              <w:fldChar w:fldCharType="begin">
                <w:ffData>
                  <w:name w:val="Besedilo12"/>
                  <w:enabled/>
                  <w:calcOnExit w:val="0"/>
                  <w:textInput/>
                </w:ffData>
              </w:fldChar>
            </w:r>
            <w:r w:rsidRPr="00C83F50">
              <w:rPr>
                <w:rFonts w:asciiTheme="minorHAnsi" w:hAnsiTheme="minorHAnsi" w:cstheme="minorHAnsi"/>
                <w:b/>
                <w:bCs/>
                <w:iCs/>
                <w:sz w:val="20"/>
                <w:szCs w:val="20"/>
              </w:rPr>
              <w:instrText xml:space="preserve"> FORMTEXT </w:instrText>
            </w:r>
            <w:r w:rsidRPr="00C83F50">
              <w:rPr>
                <w:rFonts w:asciiTheme="minorHAnsi" w:hAnsiTheme="minorHAnsi" w:cstheme="minorHAnsi"/>
                <w:b/>
                <w:bCs/>
                <w:iCs/>
                <w:sz w:val="20"/>
                <w:szCs w:val="20"/>
              </w:rPr>
            </w:r>
            <w:r w:rsidRPr="00C83F50">
              <w:rPr>
                <w:rFonts w:asciiTheme="minorHAnsi" w:hAnsiTheme="minorHAnsi" w:cstheme="minorHAnsi"/>
                <w:b/>
                <w:bCs/>
                <w:iCs/>
                <w:sz w:val="20"/>
                <w:szCs w:val="20"/>
              </w:rPr>
              <w:fldChar w:fldCharType="separate"/>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
                <w:bCs/>
                <w:iCs/>
                <w:sz w:val="20"/>
                <w:szCs w:val="20"/>
              </w:rPr>
              <w:t> </w:t>
            </w:r>
            <w:r w:rsidRPr="00C83F50">
              <w:rPr>
                <w:rFonts w:asciiTheme="minorHAnsi" w:hAnsiTheme="minorHAnsi" w:cstheme="minorHAnsi"/>
                <w:bCs/>
                <w:iCs/>
                <w:sz w:val="20"/>
                <w:szCs w:val="20"/>
              </w:rPr>
              <w:fldChar w:fldCharType="end"/>
            </w:r>
            <w:permEnd w:id="1040465831"/>
          </w:p>
        </w:tc>
      </w:tr>
    </w:tbl>
    <w:p w14:paraId="5C69B278" w14:textId="65456E0F" w:rsidR="00982824" w:rsidRDefault="00982824" w:rsidP="00BB1211">
      <w:pPr>
        <w:widowControl w:val="0"/>
        <w:rPr>
          <w:rFonts w:asciiTheme="minorHAnsi" w:hAnsiTheme="minorHAnsi" w:cstheme="minorHAnsi"/>
          <w:bCs/>
          <w:iCs/>
          <w:sz w:val="20"/>
          <w:szCs w:val="20"/>
        </w:rPr>
      </w:pPr>
    </w:p>
    <w:p w14:paraId="339C2D8F" w14:textId="77777777" w:rsidR="0043346A" w:rsidRDefault="0043346A" w:rsidP="00BB1211">
      <w:pPr>
        <w:widowControl w:val="0"/>
        <w:rPr>
          <w:rFonts w:asciiTheme="minorHAnsi" w:hAnsiTheme="minorHAnsi" w:cstheme="minorHAnsi"/>
          <w:bCs/>
          <w:iCs/>
          <w:sz w:val="20"/>
          <w:szCs w:val="20"/>
        </w:rPr>
      </w:pPr>
    </w:p>
    <w:p w14:paraId="7A96A4FA" w14:textId="77777777" w:rsidR="00BB1211" w:rsidRPr="00BB1211" w:rsidRDefault="00BB1211" w:rsidP="00BB1211">
      <w:pPr>
        <w:widowControl w:val="0"/>
        <w:rPr>
          <w:rFonts w:asciiTheme="minorHAnsi" w:hAnsiTheme="minorHAnsi" w:cstheme="minorHAnsi"/>
          <w:bCs/>
          <w:iCs/>
          <w:sz w:val="20"/>
          <w:szCs w:val="20"/>
        </w:rPr>
      </w:pPr>
    </w:p>
    <w:p w14:paraId="0043F958" w14:textId="77777777" w:rsidR="00BB1211" w:rsidRPr="00BB1211" w:rsidRDefault="00BB1211" w:rsidP="00BB1211">
      <w:pPr>
        <w:spacing w:line="480" w:lineRule="auto"/>
        <w:contextualSpacing/>
        <w:rPr>
          <w:rFonts w:asciiTheme="minorHAnsi" w:hAnsiTheme="minorHAnsi" w:cstheme="minorHAnsi"/>
          <w:bCs/>
          <w:iCs/>
          <w:sz w:val="20"/>
          <w:szCs w:val="20"/>
        </w:rPr>
      </w:pPr>
      <w:r w:rsidRPr="00BB1211">
        <w:rPr>
          <w:rFonts w:asciiTheme="minorHAnsi" w:hAnsiTheme="minorHAnsi" w:cstheme="minorHAnsi"/>
          <w:bCs/>
          <w:iCs/>
          <w:sz w:val="20"/>
          <w:szCs w:val="20"/>
        </w:rPr>
        <w:t>Kraj in datum</w:t>
      </w:r>
      <w:r>
        <w:rPr>
          <w:rFonts w:asciiTheme="minorHAnsi" w:hAnsiTheme="minorHAnsi" w:cstheme="minorHAnsi"/>
          <w:bCs/>
          <w:iCs/>
          <w:sz w:val="20"/>
          <w:szCs w:val="20"/>
        </w:rPr>
        <w:t>: ____________________</w:t>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t>Žig in podpis ponudnika</w:t>
      </w:r>
      <w:r w:rsidRPr="00BB1211">
        <w:rPr>
          <w:rFonts w:asciiTheme="minorHAnsi" w:hAnsiTheme="minorHAnsi" w:cstheme="minorHAnsi"/>
          <w:bCs/>
          <w:iCs/>
          <w:sz w:val="20"/>
          <w:szCs w:val="20"/>
        </w:rPr>
        <w:t>:</w:t>
      </w:r>
    </w:p>
    <w:p w14:paraId="75F7E442" w14:textId="61B9DF74" w:rsidR="003F190C" w:rsidRPr="00BB1211" w:rsidRDefault="00BB1211" w:rsidP="00C83F50">
      <w:pPr>
        <w:spacing w:line="480" w:lineRule="auto"/>
        <w:ind w:left="5040" w:firstLine="720"/>
        <w:contextualSpacing/>
        <w:rPr>
          <w:rFonts w:eastAsia="Calibri"/>
        </w:rPr>
      </w:pPr>
      <w:r>
        <w:rPr>
          <w:rFonts w:asciiTheme="minorHAnsi" w:hAnsiTheme="minorHAnsi" w:cstheme="minorHAnsi"/>
          <w:bCs/>
          <w:iCs/>
          <w:sz w:val="20"/>
          <w:szCs w:val="20"/>
        </w:rPr>
        <w:t>______________________________</w:t>
      </w:r>
    </w:p>
    <w:sectPr w:rsidR="003F190C" w:rsidRPr="00BB1211"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AF82C" w14:textId="77777777" w:rsidR="00CB603C" w:rsidRDefault="00CB603C" w:rsidP="00184F9B">
      <w:r>
        <w:separator/>
      </w:r>
    </w:p>
  </w:endnote>
  <w:endnote w:type="continuationSeparator" w:id="0">
    <w:p w14:paraId="686F3E13" w14:textId="77777777" w:rsidR="00CB603C" w:rsidRDefault="00CB603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8178" w14:textId="77777777" w:rsidR="002A5B2C" w:rsidRDefault="002A5B2C" w:rsidP="003B0F4B">
    <w:pPr>
      <w:pStyle w:val="Telobesedila"/>
      <w:spacing w:before="75"/>
      <w:ind w:left="0" w:right="-404"/>
      <w:rPr>
        <w:color w:val="231F20"/>
        <w:spacing w:val="-6"/>
      </w:rPr>
    </w:pPr>
  </w:p>
  <w:p w14:paraId="752D9DF9" w14:textId="77777777"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4CD430EE" wp14:editId="0365FDD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212614D" w14:textId="77777777"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C85D"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AC70F38" wp14:editId="419FBE7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7914257"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5292A3A6" w14:textId="77777777" w:rsidTr="009079D1">
      <w:tc>
        <w:tcPr>
          <w:tcW w:w="4535" w:type="dxa"/>
        </w:tcPr>
        <w:p w14:paraId="1AAB0A67" w14:textId="77777777" w:rsidR="002A5B2C" w:rsidRPr="00EC2F5E" w:rsidRDefault="002A5B2C" w:rsidP="009079D1">
          <w:pPr>
            <w:spacing w:before="4" w:line="150" w:lineRule="exact"/>
            <w:rPr>
              <w:rFonts w:cs="Arial"/>
              <w:sz w:val="14"/>
              <w:szCs w:val="14"/>
            </w:rPr>
          </w:pPr>
        </w:p>
      </w:tc>
      <w:tc>
        <w:tcPr>
          <w:tcW w:w="4535" w:type="dxa"/>
        </w:tcPr>
        <w:p w14:paraId="2EBAE291" w14:textId="66F7C03E"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965DA">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965DA">
            <w:rPr>
              <w:rFonts w:eastAsia="Calibri" w:cs="Arial"/>
              <w:color w:val="231F20"/>
              <w:sz w:val="14"/>
              <w:szCs w:val="14"/>
            </w:rPr>
            <w:t>2</w:t>
          </w:r>
          <w:r w:rsidRPr="00EC2F5E">
            <w:rPr>
              <w:rFonts w:eastAsia="Calibri" w:cs="Arial"/>
              <w:color w:val="231F20"/>
              <w:sz w:val="14"/>
              <w:szCs w:val="14"/>
            </w:rPr>
            <w:fldChar w:fldCharType="end"/>
          </w:r>
        </w:p>
      </w:tc>
    </w:tr>
  </w:tbl>
  <w:p w14:paraId="5E9D0260" w14:textId="77777777"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C8FC7"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6638DD68" wp14:editId="2E92C762">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0DC47CBE"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0E891A33" w14:textId="77777777" w:rsidTr="009079D1">
      <w:tc>
        <w:tcPr>
          <w:tcW w:w="4535" w:type="dxa"/>
        </w:tcPr>
        <w:p w14:paraId="45F24862" w14:textId="77777777" w:rsidR="002A5B2C" w:rsidRPr="00EC2F5E" w:rsidRDefault="002A5B2C" w:rsidP="009079D1">
          <w:pPr>
            <w:spacing w:before="4" w:line="150" w:lineRule="exact"/>
            <w:rPr>
              <w:rFonts w:cs="Arial"/>
              <w:sz w:val="14"/>
              <w:szCs w:val="14"/>
            </w:rPr>
          </w:pPr>
        </w:p>
      </w:tc>
      <w:tc>
        <w:tcPr>
          <w:tcW w:w="4535" w:type="dxa"/>
        </w:tcPr>
        <w:p w14:paraId="7ACFBCC0" w14:textId="302DA689"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965DA">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965DA">
            <w:rPr>
              <w:rFonts w:eastAsia="Calibri" w:cs="Arial"/>
              <w:color w:val="231F20"/>
              <w:sz w:val="14"/>
              <w:szCs w:val="14"/>
            </w:rPr>
            <w:t>2</w:t>
          </w:r>
          <w:r w:rsidRPr="00EC2F5E">
            <w:rPr>
              <w:rFonts w:eastAsia="Calibri" w:cs="Arial"/>
              <w:color w:val="231F20"/>
              <w:sz w:val="14"/>
              <w:szCs w:val="14"/>
            </w:rPr>
            <w:fldChar w:fldCharType="end"/>
          </w:r>
        </w:p>
      </w:tc>
    </w:tr>
  </w:tbl>
  <w:p w14:paraId="3CBEC129" w14:textId="77777777"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09EE" w14:textId="77777777" w:rsidR="00CB603C" w:rsidRDefault="00CB603C" w:rsidP="00184F9B">
      <w:r>
        <w:separator/>
      </w:r>
    </w:p>
  </w:footnote>
  <w:footnote w:type="continuationSeparator" w:id="0">
    <w:p w14:paraId="002486FC" w14:textId="77777777" w:rsidR="00CB603C" w:rsidRDefault="00CB603C" w:rsidP="00184F9B">
      <w:r>
        <w:continuationSeparator/>
      </w:r>
    </w:p>
  </w:footnote>
  <w:footnote w:id="1">
    <w:p w14:paraId="585636CF" w14:textId="3466653E" w:rsidR="00F80B86" w:rsidRPr="00F80B86" w:rsidRDefault="00F80B86" w:rsidP="0043346A">
      <w:pPr>
        <w:widowControl w:val="0"/>
        <w:rPr>
          <w:rFonts w:asciiTheme="minorHAnsi" w:hAnsiTheme="minorHAnsi" w:cstheme="minorHAnsi"/>
          <w:bCs/>
          <w:iCs/>
          <w:sz w:val="16"/>
          <w:szCs w:val="16"/>
        </w:rPr>
      </w:pPr>
      <w:r w:rsidRPr="00F80B86">
        <w:rPr>
          <w:rStyle w:val="Sprotnaopomba-sklic"/>
          <w:rFonts w:asciiTheme="minorHAnsi" w:hAnsiTheme="minorHAnsi" w:cstheme="minorHAnsi"/>
          <w:sz w:val="16"/>
          <w:szCs w:val="16"/>
        </w:rPr>
        <w:footnoteRef/>
      </w:r>
      <w:r w:rsidRPr="00F80B86">
        <w:rPr>
          <w:rFonts w:asciiTheme="minorHAnsi" w:hAnsiTheme="minorHAnsi" w:cstheme="minorHAnsi"/>
          <w:sz w:val="16"/>
          <w:szCs w:val="16"/>
        </w:rPr>
        <w:t xml:space="preserve"> </w:t>
      </w:r>
      <w:r w:rsidRPr="00F80B86">
        <w:rPr>
          <w:rFonts w:asciiTheme="minorHAnsi" w:hAnsiTheme="minorHAnsi" w:cstheme="minorHAnsi"/>
          <w:bCs/>
          <w:iCs/>
          <w:sz w:val="16"/>
          <w:szCs w:val="16"/>
        </w:rPr>
        <w:t>Ponudnik mora izpolnjevati tehnične zahteve iz tabele. Če ponudnik ne zagotavlja vseh zahtev iz dokumenta, njegova ponudba ne bo dopustna.</w:t>
      </w:r>
    </w:p>
  </w:footnote>
  <w:footnote w:id="2">
    <w:p w14:paraId="125B4C59" w14:textId="4EF07B61" w:rsidR="002F702C" w:rsidRPr="002F702C" w:rsidRDefault="002F702C" w:rsidP="0043346A">
      <w:pPr>
        <w:pStyle w:val="Sprotnaopomba-besedilo"/>
        <w:jc w:val="both"/>
        <w:rPr>
          <w:rFonts w:asciiTheme="minorHAnsi" w:hAnsiTheme="minorHAnsi" w:cstheme="minorHAnsi"/>
          <w:sz w:val="16"/>
          <w:szCs w:val="16"/>
        </w:rPr>
      </w:pPr>
      <w:r w:rsidRPr="002F702C">
        <w:rPr>
          <w:rStyle w:val="Sprotnaopomba-sklic"/>
          <w:rFonts w:asciiTheme="minorHAnsi" w:hAnsiTheme="minorHAnsi" w:cstheme="minorHAnsi"/>
          <w:sz w:val="16"/>
          <w:szCs w:val="16"/>
        </w:rPr>
        <w:footnoteRef/>
      </w:r>
      <w:r w:rsidRPr="002F702C">
        <w:rPr>
          <w:rFonts w:asciiTheme="minorHAnsi" w:hAnsiTheme="minorHAnsi" w:cstheme="minorHAnsi"/>
          <w:sz w:val="16"/>
          <w:szCs w:val="16"/>
        </w:rPr>
        <w:t xml:space="preserve"> </w:t>
      </w:r>
      <w:r w:rsidRPr="002F702C">
        <w:rPr>
          <w:rFonts w:asciiTheme="minorHAnsi" w:hAnsiTheme="minorHAnsi" w:cstheme="minorHAnsi"/>
          <w:sz w:val="16"/>
          <w:szCs w:val="16"/>
          <w:lang w:val="sl-SI"/>
        </w:rPr>
        <w:t>Ponudnik mora v opombi navesti dokument, stran in poglavje, kjer je v okviru predložene tehnične dokumentacije ponujene opreme razvidno, da ponujena oprema izpolnjuje posamezen pogoj. Sklic na dokument in točno določeno mesto mora biti jasen in nedvoumen. Če je izpolnjevanje zahteve razvidno iz več dokumentov ali na več mestih v posameznem dokumentu, mora ponudnik navesti vse takšne dokumente in vsa takšna mesta.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BB84F" w14:textId="77777777" w:rsidR="002A5B2C" w:rsidRDefault="002A5B2C" w:rsidP="003B0F4B">
    <w:pPr>
      <w:pStyle w:val="Glava"/>
      <w:ind w:left="-1560"/>
    </w:pPr>
    <w:r>
      <w:drawing>
        <wp:inline distT="0" distB="0" distL="0" distR="0" wp14:anchorId="195DFDC5" wp14:editId="45DD3AD8">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3FF99" w14:textId="77777777" w:rsidR="002A5B2C" w:rsidRDefault="002A5B2C" w:rsidP="007109AE">
    <w:pPr>
      <w:pStyle w:val="Glava"/>
      <w:ind w:left="-1560"/>
    </w:pPr>
    <w:r w:rsidRPr="00376972">
      <w:drawing>
        <wp:inline distT="0" distB="0" distL="0" distR="0" wp14:anchorId="532746DC" wp14:editId="24D6505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0C18758" w14:textId="77777777"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56C7" w14:textId="77777777" w:rsidR="002A5B2C" w:rsidRDefault="002A5B2C" w:rsidP="009C77A1">
    <w:pPr>
      <w:pStyle w:val="Glava"/>
      <w:ind w:left="-1560"/>
    </w:pPr>
    <w:r>
      <w:drawing>
        <wp:inline distT="0" distB="0" distL="0" distR="0" wp14:anchorId="2859F2DB" wp14:editId="1DC6946D">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7025E1D"/>
    <w:multiLevelType w:val="hybridMultilevel"/>
    <w:tmpl w:val="996897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5"/>
  </w:num>
  <w:num w:numId="7">
    <w:abstractNumId w:val="17"/>
  </w:num>
  <w:num w:numId="8">
    <w:abstractNumId w:val="14"/>
  </w:num>
  <w:num w:numId="9">
    <w:abstractNumId w:val="9"/>
  </w:num>
  <w:num w:numId="10">
    <w:abstractNumId w:val="2"/>
  </w:num>
  <w:num w:numId="11">
    <w:abstractNumId w:val="8"/>
  </w:num>
  <w:num w:numId="12">
    <w:abstractNumId w:val="13"/>
  </w:num>
  <w:num w:numId="13">
    <w:abstractNumId w:val="18"/>
  </w:num>
  <w:num w:numId="14">
    <w:abstractNumId w:val="29"/>
  </w:num>
  <w:num w:numId="15">
    <w:abstractNumId w:val="4"/>
  </w:num>
  <w:num w:numId="16">
    <w:abstractNumId w:val="6"/>
  </w:num>
  <w:num w:numId="17">
    <w:abstractNumId w:val="11"/>
  </w:num>
  <w:num w:numId="18">
    <w:abstractNumId w:val="27"/>
  </w:num>
  <w:num w:numId="19">
    <w:abstractNumId w:val="7"/>
  </w:num>
  <w:num w:numId="20">
    <w:abstractNumId w:val="20"/>
  </w:num>
  <w:num w:numId="21">
    <w:abstractNumId w:val="10"/>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2"/>
  </w:num>
  <w:num w:numId="29">
    <w:abstractNumId w:val="26"/>
  </w:num>
  <w:num w:numId="30">
    <w:abstractNumId w:val="28"/>
  </w:num>
  <w:num w:numId="3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EQUxG68oOozNd987uj/A1Kmhn9JEKg+0ynVEXcDwBXgI3575EZGqPnpwQmB26cB3NUwadl1WngmVH75zLFQGJQ==" w:salt="8qAVohS/0ImZ0T6W/dfpQ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A33"/>
    <w:rsid w:val="00016B52"/>
    <w:rsid w:val="0001740C"/>
    <w:rsid w:val="00020699"/>
    <w:rsid w:val="00020C66"/>
    <w:rsid w:val="000248EB"/>
    <w:rsid w:val="00026081"/>
    <w:rsid w:val="00027BDE"/>
    <w:rsid w:val="00031CEE"/>
    <w:rsid w:val="00033262"/>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5916"/>
    <w:rsid w:val="000A7836"/>
    <w:rsid w:val="000A7EDE"/>
    <w:rsid w:val="000B0E07"/>
    <w:rsid w:val="000B1B28"/>
    <w:rsid w:val="000B32C9"/>
    <w:rsid w:val="000B41E9"/>
    <w:rsid w:val="000B5888"/>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35EF"/>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571E9"/>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5380"/>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38B2"/>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81E"/>
    <w:rsid w:val="00274B66"/>
    <w:rsid w:val="00274F8B"/>
    <w:rsid w:val="002756BA"/>
    <w:rsid w:val="0027696E"/>
    <w:rsid w:val="00280B9B"/>
    <w:rsid w:val="00281756"/>
    <w:rsid w:val="00283392"/>
    <w:rsid w:val="00285878"/>
    <w:rsid w:val="00285BCC"/>
    <w:rsid w:val="0028750F"/>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E77C1"/>
    <w:rsid w:val="002F4281"/>
    <w:rsid w:val="002F553B"/>
    <w:rsid w:val="002F5B59"/>
    <w:rsid w:val="002F6BA7"/>
    <w:rsid w:val="002F6DF3"/>
    <w:rsid w:val="002F702C"/>
    <w:rsid w:val="003020A7"/>
    <w:rsid w:val="00302F5F"/>
    <w:rsid w:val="003033AA"/>
    <w:rsid w:val="00303554"/>
    <w:rsid w:val="00305642"/>
    <w:rsid w:val="003105E4"/>
    <w:rsid w:val="00310D31"/>
    <w:rsid w:val="00310F1B"/>
    <w:rsid w:val="003134E8"/>
    <w:rsid w:val="00322BC0"/>
    <w:rsid w:val="003241B2"/>
    <w:rsid w:val="00325AF7"/>
    <w:rsid w:val="0032740A"/>
    <w:rsid w:val="00330D8D"/>
    <w:rsid w:val="00330D9A"/>
    <w:rsid w:val="00335AB6"/>
    <w:rsid w:val="003367B8"/>
    <w:rsid w:val="00336BC3"/>
    <w:rsid w:val="00341895"/>
    <w:rsid w:val="00343857"/>
    <w:rsid w:val="003461E5"/>
    <w:rsid w:val="0035026C"/>
    <w:rsid w:val="00350412"/>
    <w:rsid w:val="00350462"/>
    <w:rsid w:val="00353D6D"/>
    <w:rsid w:val="00356A95"/>
    <w:rsid w:val="00356DF2"/>
    <w:rsid w:val="003614DA"/>
    <w:rsid w:val="0036231F"/>
    <w:rsid w:val="0036413C"/>
    <w:rsid w:val="00364EF5"/>
    <w:rsid w:val="00365FCF"/>
    <w:rsid w:val="00366F1F"/>
    <w:rsid w:val="00372A09"/>
    <w:rsid w:val="00376286"/>
    <w:rsid w:val="0037751A"/>
    <w:rsid w:val="00377D31"/>
    <w:rsid w:val="00380467"/>
    <w:rsid w:val="00382401"/>
    <w:rsid w:val="00384FD4"/>
    <w:rsid w:val="00390988"/>
    <w:rsid w:val="00396B60"/>
    <w:rsid w:val="003A0694"/>
    <w:rsid w:val="003A1946"/>
    <w:rsid w:val="003A20BD"/>
    <w:rsid w:val="003A6301"/>
    <w:rsid w:val="003A6AE9"/>
    <w:rsid w:val="003B0F4B"/>
    <w:rsid w:val="003B20F0"/>
    <w:rsid w:val="003B353F"/>
    <w:rsid w:val="003B4C1A"/>
    <w:rsid w:val="003B53DB"/>
    <w:rsid w:val="003B5644"/>
    <w:rsid w:val="003B57FD"/>
    <w:rsid w:val="003C0032"/>
    <w:rsid w:val="003C15B0"/>
    <w:rsid w:val="003C37E0"/>
    <w:rsid w:val="003C4A87"/>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DF8"/>
    <w:rsid w:val="00430F4A"/>
    <w:rsid w:val="0043346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4C5"/>
    <w:rsid w:val="0046572A"/>
    <w:rsid w:val="00481682"/>
    <w:rsid w:val="00481D4F"/>
    <w:rsid w:val="00485E5C"/>
    <w:rsid w:val="00487659"/>
    <w:rsid w:val="00492033"/>
    <w:rsid w:val="004926EE"/>
    <w:rsid w:val="00492E16"/>
    <w:rsid w:val="00494033"/>
    <w:rsid w:val="004A5256"/>
    <w:rsid w:val="004A689B"/>
    <w:rsid w:val="004B0255"/>
    <w:rsid w:val="004B3139"/>
    <w:rsid w:val="004C5F6A"/>
    <w:rsid w:val="004C7026"/>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52FE"/>
    <w:rsid w:val="00526661"/>
    <w:rsid w:val="005327D1"/>
    <w:rsid w:val="00534696"/>
    <w:rsid w:val="005348FC"/>
    <w:rsid w:val="0053740E"/>
    <w:rsid w:val="00537F77"/>
    <w:rsid w:val="00542853"/>
    <w:rsid w:val="00544287"/>
    <w:rsid w:val="00547849"/>
    <w:rsid w:val="00552A4A"/>
    <w:rsid w:val="00552ED5"/>
    <w:rsid w:val="00553423"/>
    <w:rsid w:val="00554E64"/>
    <w:rsid w:val="00555633"/>
    <w:rsid w:val="00561903"/>
    <w:rsid w:val="00564A7B"/>
    <w:rsid w:val="00565BC5"/>
    <w:rsid w:val="005702D0"/>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A7D52"/>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E7FD2"/>
    <w:rsid w:val="005F16CF"/>
    <w:rsid w:val="005F64BC"/>
    <w:rsid w:val="005F708C"/>
    <w:rsid w:val="005F7222"/>
    <w:rsid w:val="00602BFA"/>
    <w:rsid w:val="00604525"/>
    <w:rsid w:val="00607457"/>
    <w:rsid w:val="006129BD"/>
    <w:rsid w:val="0061464A"/>
    <w:rsid w:val="006161D3"/>
    <w:rsid w:val="00616BB3"/>
    <w:rsid w:val="00617F42"/>
    <w:rsid w:val="00620D08"/>
    <w:rsid w:val="0062184E"/>
    <w:rsid w:val="006230C1"/>
    <w:rsid w:val="00626A23"/>
    <w:rsid w:val="00632D38"/>
    <w:rsid w:val="006338ED"/>
    <w:rsid w:val="00634B0A"/>
    <w:rsid w:val="0064659C"/>
    <w:rsid w:val="006470BC"/>
    <w:rsid w:val="0064797B"/>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574"/>
    <w:rsid w:val="006E3F5B"/>
    <w:rsid w:val="006E4B96"/>
    <w:rsid w:val="006E59E6"/>
    <w:rsid w:val="006E6D4D"/>
    <w:rsid w:val="006F6296"/>
    <w:rsid w:val="00704C11"/>
    <w:rsid w:val="0070618B"/>
    <w:rsid w:val="00706A91"/>
    <w:rsid w:val="007071EB"/>
    <w:rsid w:val="007109AE"/>
    <w:rsid w:val="00712A1F"/>
    <w:rsid w:val="007137A6"/>
    <w:rsid w:val="0071396B"/>
    <w:rsid w:val="00714422"/>
    <w:rsid w:val="00717FC1"/>
    <w:rsid w:val="0072097A"/>
    <w:rsid w:val="00720AB8"/>
    <w:rsid w:val="007236C9"/>
    <w:rsid w:val="00726DF0"/>
    <w:rsid w:val="00731A49"/>
    <w:rsid w:val="00733DF2"/>
    <w:rsid w:val="00734F2A"/>
    <w:rsid w:val="0073517F"/>
    <w:rsid w:val="0073652D"/>
    <w:rsid w:val="0074032F"/>
    <w:rsid w:val="007420F1"/>
    <w:rsid w:val="00746ECA"/>
    <w:rsid w:val="00751960"/>
    <w:rsid w:val="00752238"/>
    <w:rsid w:val="0075306C"/>
    <w:rsid w:val="00754C63"/>
    <w:rsid w:val="00756EC6"/>
    <w:rsid w:val="00757885"/>
    <w:rsid w:val="00762943"/>
    <w:rsid w:val="00763EAE"/>
    <w:rsid w:val="00771B6F"/>
    <w:rsid w:val="007720C8"/>
    <w:rsid w:val="00772123"/>
    <w:rsid w:val="007747F7"/>
    <w:rsid w:val="00781647"/>
    <w:rsid w:val="00785185"/>
    <w:rsid w:val="00785FD2"/>
    <w:rsid w:val="00786DB6"/>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3399"/>
    <w:rsid w:val="007C574A"/>
    <w:rsid w:val="007C6A84"/>
    <w:rsid w:val="007C6B47"/>
    <w:rsid w:val="007D1597"/>
    <w:rsid w:val="007E0320"/>
    <w:rsid w:val="007E724E"/>
    <w:rsid w:val="007E7276"/>
    <w:rsid w:val="007E7D9E"/>
    <w:rsid w:val="007E7F82"/>
    <w:rsid w:val="007F0A1A"/>
    <w:rsid w:val="007F0F34"/>
    <w:rsid w:val="007F17B6"/>
    <w:rsid w:val="007F5161"/>
    <w:rsid w:val="00800FEA"/>
    <w:rsid w:val="00801BAC"/>
    <w:rsid w:val="00805122"/>
    <w:rsid w:val="00806490"/>
    <w:rsid w:val="00806BEA"/>
    <w:rsid w:val="00807AA8"/>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72750"/>
    <w:rsid w:val="0088000F"/>
    <w:rsid w:val="0088016C"/>
    <w:rsid w:val="00881DAC"/>
    <w:rsid w:val="00884703"/>
    <w:rsid w:val="00884D86"/>
    <w:rsid w:val="008925E7"/>
    <w:rsid w:val="008A4751"/>
    <w:rsid w:val="008A4AF9"/>
    <w:rsid w:val="008B0332"/>
    <w:rsid w:val="008B0700"/>
    <w:rsid w:val="008B5484"/>
    <w:rsid w:val="008B5F76"/>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1E4B"/>
    <w:rsid w:val="009358D7"/>
    <w:rsid w:val="00935E2D"/>
    <w:rsid w:val="00937205"/>
    <w:rsid w:val="0093752B"/>
    <w:rsid w:val="00940491"/>
    <w:rsid w:val="00940520"/>
    <w:rsid w:val="009421FF"/>
    <w:rsid w:val="00942CEB"/>
    <w:rsid w:val="009435EE"/>
    <w:rsid w:val="00944F07"/>
    <w:rsid w:val="00946029"/>
    <w:rsid w:val="0095184B"/>
    <w:rsid w:val="009524FA"/>
    <w:rsid w:val="0095460C"/>
    <w:rsid w:val="00954732"/>
    <w:rsid w:val="009561DD"/>
    <w:rsid w:val="00957346"/>
    <w:rsid w:val="00970892"/>
    <w:rsid w:val="00970AA5"/>
    <w:rsid w:val="00972A99"/>
    <w:rsid w:val="00973111"/>
    <w:rsid w:val="009778A1"/>
    <w:rsid w:val="00981086"/>
    <w:rsid w:val="009813A5"/>
    <w:rsid w:val="009816C4"/>
    <w:rsid w:val="00982824"/>
    <w:rsid w:val="0098535F"/>
    <w:rsid w:val="009859C5"/>
    <w:rsid w:val="00990AA9"/>
    <w:rsid w:val="0099233B"/>
    <w:rsid w:val="00994947"/>
    <w:rsid w:val="00997684"/>
    <w:rsid w:val="009A3116"/>
    <w:rsid w:val="009A3EBD"/>
    <w:rsid w:val="009A4639"/>
    <w:rsid w:val="009B2D1D"/>
    <w:rsid w:val="009B5EF6"/>
    <w:rsid w:val="009C0FFE"/>
    <w:rsid w:val="009C77A1"/>
    <w:rsid w:val="009D1DB0"/>
    <w:rsid w:val="009D2C1D"/>
    <w:rsid w:val="009D30D0"/>
    <w:rsid w:val="009D4819"/>
    <w:rsid w:val="009D4D70"/>
    <w:rsid w:val="009D678C"/>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35F"/>
    <w:rsid w:val="00A7269D"/>
    <w:rsid w:val="00A77CBB"/>
    <w:rsid w:val="00A91231"/>
    <w:rsid w:val="00A912D2"/>
    <w:rsid w:val="00A93F3A"/>
    <w:rsid w:val="00A95D36"/>
    <w:rsid w:val="00A965DA"/>
    <w:rsid w:val="00A9670D"/>
    <w:rsid w:val="00A97C8F"/>
    <w:rsid w:val="00AA00B5"/>
    <w:rsid w:val="00AA4D1D"/>
    <w:rsid w:val="00AA77E5"/>
    <w:rsid w:val="00AB1298"/>
    <w:rsid w:val="00AB4039"/>
    <w:rsid w:val="00AB405C"/>
    <w:rsid w:val="00AB4228"/>
    <w:rsid w:val="00AB6BC8"/>
    <w:rsid w:val="00AC2EF7"/>
    <w:rsid w:val="00AC418A"/>
    <w:rsid w:val="00AC6A24"/>
    <w:rsid w:val="00AC78C7"/>
    <w:rsid w:val="00AD088B"/>
    <w:rsid w:val="00AD1D03"/>
    <w:rsid w:val="00AD456A"/>
    <w:rsid w:val="00AD5271"/>
    <w:rsid w:val="00AE0A67"/>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27018"/>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12FC"/>
    <w:rsid w:val="00B875D8"/>
    <w:rsid w:val="00B95219"/>
    <w:rsid w:val="00B96F19"/>
    <w:rsid w:val="00BA3FA4"/>
    <w:rsid w:val="00BA446C"/>
    <w:rsid w:val="00BA5AA5"/>
    <w:rsid w:val="00BA6001"/>
    <w:rsid w:val="00BA796A"/>
    <w:rsid w:val="00BB1211"/>
    <w:rsid w:val="00BB2727"/>
    <w:rsid w:val="00BB6B44"/>
    <w:rsid w:val="00BC2878"/>
    <w:rsid w:val="00BC56DB"/>
    <w:rsid w:val="00BC58BD"/>
    <w:rsid w:val="00BC601C"/>
    <w:rsid w:val="00BC7ECD"/>
    <w:rsid w:val="00BD2253"/>
    <w:rsid w:val="00BD2585"/>
    <w:rsid w:val="00BD263C"/>
    <w:rsid w:val="00BD2F23"/>
    <w:rsid w:val="00BD34B1"/>
    <w:rsid w:val="00BD46FF"/>
    <w:rsid w:val="00BD5D60"/>
    <w:rsid w:val="00BD6179"/>
    <w:rsid w:val="00BD61A4"/>
    <w:rsid w:val="00BE19B6"/>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6365B"/>
    <w:rsid w:val="00C72395"/>
    <w:rsid w:val="00C74092"/>
    <w:rsid w:val="00C75608"/>
    <w:rsid w:val="00C76FCA"/>
    <w:rsid w:val="00C83309"/>
    <w:rsid w:val="00C83F50"/>
    <w:rsid w:val="00C863CF"/>
    <w:rsid w:val="00C86C9B"/>
    <w:rsid w:val="00C91CD5"/>
    <w:rsid w:val="00C94F8D"/>
    <w:rsid w:val="00C96519"/>
    <w:rsid w:val="00C96E02"/>
    <w:rsid w:val="00CA2D42"/>
    <w:rsid w:val="00CA38F0"/>
    <w:rsid w:val="00CA7C0F"/>
    <w:rsid w:val="00CB0745"/>
    <w:rsid w:val="00CB603C"/>
    <w:rsid w:val="00CC06F2"/>
    <w:rsid w:val="00CC146F"/>
    <w:rsid w:val="00CC4554"/>
    <w:rsid w:val="00CC7103"/>
    <w:rsid w:val="00CD06EB"/>
    <w:rsid w:val="00CD153A"/>
    <w:rsid w:val="00CD48F2"/>
    <w:rsid w:val="00CD6BEE"/>
    <w:rsid w:val="00CE0B39"/>
    <w:rsid w:val="00CE1698"/>
    <w:rsid w:val="00CE40AD"/>
    <w:rsid w:val="00CE5633"/>
    <w:rsid w:val="00CF4946"/>
    <w:rsid w:val="00D0155B"/>
    <w:rsid w:val="00D0250F"/>
    <w:rsid w:val="00D0624C"/>
    <w:rsid w:val="00D073F3"/>
    <w:rsid w:val="00D07A16"/>
    <w:rsid w:val="00D130F4"/>
    <w:rsid w:val="00D14BA2"/>
    <w:rsid w:val="00D23B42"/>
    <w:rsid w:val="00D26294"/>
    <w:rsid w:val="00D276C2"/>
    <w:rsid w:val="00D3352A"/>
    <w:rsid w:val="00D34EF5"/>
    <w:rsid w:val="00D44614"/>
    <w:rsid w:val="00D450EF"/>
    <w:rsid w:val="00D47119"/>
    <w:rsid w:val="00D512DB"/>
    <w:rsid w:val="00D53786"/>
    <w:rsid w:val="00D55097"/>
    <w:rsid w:val="00D5538C"/>
    <w:rsid w:val="00D55771"/>
    <w:rsid w:val="00D56DCB"/>
    <w:rsid w:val="00D57DFF"/>
    <w:rsid w:val="00D60264"/>
    <w:rsid w:val="00D61DE0"/>
    <w:rsid w:val="00D62E22"/>
    <w:rsid w:val="00D670DD"/>
    <w:rsid w:val="00D7103A"/>
    <w:rsid w:val="00D71339"/>
    <w:rsid w:val="00D71A74"/>
    <w:rsid w:val="00D75B6C"/>
    <w:rsid w:val="00D8028B"/>
    <w:rsid w:val="00D813B1"/>
    <w:rsid w:val="00D82C8B"/>
    <w:rsid w:val="00D83425"/>
    <w:rsid w:val="00D85CDC"/>
    <w:rsid w:val="00D87B55"/>
    <w:rsid w:val="00D91474"/>
    <w:rsid w:val="00D9223C"/>
    <w:rsid w:val="00D92B37"/>
    <w:rsid w:val="00D96425"/>
    <w:rsid w:val="00DA237C"/>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31CF"/>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025F"/>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25AD4"/>
    <w:rsid w:val="00F27D7D"/>
    <w:rsid w:val="00F31487"/>
    <w:rsid w:val="00F328D5"/>
    <w:rsid w:val="00F329C9"/>
    <w:rsid w:val="00F3347E"/>
    <w:rsid w:val="00F36C95"/>
    <w:rsid w:val="00F42929"/>
    <w:rsid w:val="00F4635E"/>
    <w:rsid w:val="00F46F56"/>
    <w:rsid w:val="00F47C2A"/>
    <w:rsid w:val="00F50415"/>
    <w:rsid w:val="00F53928"/>
    <w:rsid w:val="00F53CE8"/>
    <w:rsid w:val="00F55E60"/>
    <w:rsid w:val="00F62E88"/>
    <w:rsid w:val="00F6362B"/>
    <w:rsid w:val="00F71662"/>
    <w:rsid w:val="00F724E7"/>
    <w:rsid w:val="00F72D3C"/>
    <w:rsid w:val="00F76849"/>
    <w:rsid w:val="00F768C6"/>
    <w:rsid w:val="00F809F4"/>
    <w:rsid w:val="00F80B86"/>
    <w:rsid w:val="00F813F1"/>
    <w:rsid w:val="00F8381D"/>
    <w:rsid w:val="00F8438E"/>
    <w:rsid w:val="00F8601B"/>
    <w:rsid w:val="00F90370"/>
    <w:rsid w:val="00F91411"/>
    <w:rsid w:val="00F9281D"/>
    <w:rsid w:val="00F9470C"/>
    <w:rsid w:val="00F96971"/>
    <w:rsid w:val="00F97003"/>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5612C"/>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3D1FF-8EEF-4EB4-8422-F6F5D34C7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48</TotalTime>
  <Pages>2</Pages>
  <Words>313</Words>
  <Characters>1789</Characters>
  <Application>Microsoft Office Word</Application>
  <DocSecurity>8</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Agencija za komunikacijska omrežja in storitve</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4</cp:revision>
  <cp:lastPrinted>2018-04-25T09:49:00Z</cp:lastPrinted>
  <dcterms:created xsi:type="dcterms:W3CDTF">2019-11-27T08:10:00Z</dcterms:created>
  <dcterms:modified xsi:type="dcterms:W3CDTF">2021-06-09T09:11:00Z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